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9949cae" w14:textId="9949cae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Pr="006D2266" w:rsidR="006D2266">
        <w:rPr>
          <w:bCs/>
        </w:rPr>
        <w:t xml:space="preserve">15.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B35E4B">
        <w:t>13</w:t>
      </w:r>
      <w:r w:rsidRPr="006D2266" w:rsidR="00AE1F41">
        <w:t>. St-</w:t>
      </w:r>
      <w:r w:rsidR="00B35E4B">
        <w:t>3499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B35E4B">
        <w:t>13</w:t>
      </w:r>
      <w:r w:rsidR="00884690">
        <w:t>. St</w:t>
      </w:r>
      <w:r w:rsidR="00B13065">
        <w:t>-</w:t>
      </w:r>
      <w:r w:rsidR="00B35E4B">
        <w:t>3499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C461A7" w:rsidP="00B35E4B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B35E4B">
        <w:t xml:space="preserve">GEO-MMS NEKRETNINE jednostavno društvo s ograničenom odgovornošću za usluge, OIB: 91690534277, </w:t>
      </w:r>
      <w:r w:rsidRPr="00B35E4B" w:rsidR="00B35E4B">
        <w:t xml:space="preserve">Zagreb, </w:t>
      </w:r>
      <w:proofErr w:type="spellStart"/>
      <w:r w:rsidRPr="00B35E4B" w:rsidR="00B35E4B">
        <w:t>Stenjevečka</w:t>
      </w:r>
      <w:proofErr w:type="spellEnd"/>
      <w:r w:rsidRPr="00B35E4B" w:rsidR="00B35E4B">
        <w:t xml:space="preserve"> ulica 8K</w:t>
      </w:r>
    </w:p>
    <w:p w:rsidR="00B35E4B" w:rsidP="00B35E4B" w:rsidRDefault="00B35E4B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5E4B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461A7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212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0765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D212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D2129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ED2129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ED2129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ED2129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21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12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D2129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D212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D212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3499</izvorni_sadrzaj>
    <derivirana_varijabla naziv="DomainObject.Predmet.Broj_1">3499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prosinca 2022.</izvorni_sadrzaj>
    <derivirana_varijabla naziv="DomainObject.Predmet.DatumIzradeOptuznogAkta_1">29. prosinca 2022.</derivirana_varijabla>
  </DomainObject.Predmet.DatumIzradeOptuznogAkta>
  <DomainObject.Predmet.DatumIzradeOptuznogAktaFormated>
    <izvorni_sadrzaj>29.12.2022.</izvorni_sadrzaj>
    <derivirana_varijabla naziv="DomainObject.Predmet.DatumIzradeOptuznogAktaFormated_1">29.12.2022.</derivirana_varijabla>
  </DomainObject.Predmet.DatumIzradeOptuznogAktaFormated>
  <DomainObject.Predmet.DatumOsnivanja>
    <izvorni_sadrzaj>30. prosinca 2022.</izvorni_sadrzaj>
    <derivirana_varijabla naziv="DomainObject.Predmet.DatumOsnivanja_1">30.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prosinca 2022.</izvorni_sadrzaj>
    <derivirana_varijabla naziv="DomainObject.Predmet.DatumPrimitkaOptuznogAkta_1">29.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St-3499/2022</izvorni_sadrzaj>
    <derivirana_varijabla naziv="DomainObject.Predmet.OznakaBroj_1">St-3499/2022</derivirana_varijabla>
  </DomainObject.Predmet.OznakaBroj>
  <DomainObject.Predmet.OznakaBrojOptuznogAkta>
    <izvorni_sadrzaj>04-06-22-6029</izvorni_sadrzaj>
    <derivirana_varijabla naziv="DomainObject.Predmet.OznakaBrojOptuznogAkta_1">04-06-22-6029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GEO-MMS NEKRETNINE jednostavno društvo s ograničenom odgovornošću za usluge</izvorni_sadrzaj>
    <derivirana_varijabla naziv="DomainObject.Predmet.ProtustrankaFormated_1">  GEO-MMS NEKRETNINE jednostavno društvo s ograničenom odgovornošću za usluge</derivirana_varijabla>
  </DomainObject.Predmet.ProtustrankaFormated>
  <DomainObject.Predmet.ProtustrankaFormatedOIB>
    <izvorni_sadrzaj>  GEO-MMS NEKRETNINE jednostavno društvo s ograničenom odgovornošću za usluge, OIB 91690534277</izvorni_sadrzaj>
    <derivirana_varijabla naziv="DomainObject.Predmet.ProtustrankaFormatedOIB_1">  GEO-MMS NEKRETNINE jednostavno društvo s ograničenom odgovornošću za usluge, OIB 91690534277</derivirana_varijabla>
  </DomainObject.Predmet.ProtustrankaFormatedOIB>
  <DomainObject.Predmet.ProtustrankaFormatedWithAdress>
    <izvorni_sadrzaj> GEO-MMS NEKRETNINE jednostavno društvo s ograničenom odgovornošću za usluge, Stenjevečka ulica 8 K, 10090 Zagreb</izvorni_sadrzaj>
    <derivirana_varijabla naziv="DomainObject.Predmet.ProtustrankaFormatedWithAdress_1"> GEO-MMS NEKRETNINE jednostavno društvo s ograničenom odgovornošću za usluge, Stenjevečka ulica 8 K, 10090 Zagreb</derivirana_varijabla>
  </DomainObject.Predmet.ProtustrankaFormatedWithAdress>
  <DomainObject.Predmet.ProtustrankaFormatedWithAdressOIB>
    <izvorni_sadrzaj> GEO-MMS NEKRETNINE jednostavno društvo s ograničenom odgovornošću za usluge, OIB 91690534277, Stenjevečka ulica 8 K, 10090 Zagreb</izvorni_sadrzaj>
    <derivirana_varijabla naziv="DomainObject.Predmet.ProtustrankaFormatedWithAdressOIB_1"> GEO-MMS NEKRETNINE jednostavno društvo s ograničenom odgovornošću za usluge, OIB 91690534277, Stenjevečka ulica 8 K, 10090 Zagreb</derivirana_varijabla>
  </DomainObject.Predmet.ProtustrankaFormatedWithAdressOIB>
  <DomainObject.Predmet.ProtustrankaWithAdress>
    <izvorni_sadrzaj>GEO-MMS NEKRETNINE jednostavno društvo s ograničenom odgovornošću za usluge Stenjevečka ulica 8 K, 10090 Zagreb</izvorni_sadrzaj>
    <derivirana_varijabla naziv="DomainObject.Predmet.ProtustrankaWithAdress_1">GEO-MMS NEKRETNINE jednostavno društvo s ograničenom odgovornošću za usluge Stenjevečka ulica 8 K, 10090 Zagreb</derivirana_varijabla>
  </DomainObject.Predmet.ProtustrankaWithAdress>
  <DomainObject.Predmet.ProtustrankaWithAdressOIB>
    <izvorni_sadrzaj>GEO-MMS NEKRETNINE jednostavno društvo s ograničenom odgovornošću za usluge, OIB 91690534277, Stenjevečka ulica 8 K, 10090 Zagreb</izvorni_sadrzaj>
    <derivirana_varijabla naziv="DomainObject.Predmet.ProtustrankaWithAdressOIB_1">GEO-MMS NEKRETNINE jednostavno društvo s ograničenom odgovornošću za usluge, OIB 91690534277, Stenjevečka ulica 8 K, 10090 Zagreb</derivirana_varijabla>
  </DomainObject.Predmet.ProtustrankaWithAdressOIB>
  <DomainObject.Predmet.ProtustrankaNazivFormated>
    <izvorni_sadrzaj>GEO-MMS NEKRETNINE jednostavno društvo s ograničenom odgovornošću za usluge</izvorni_sadrzaj>
    <derivirana_varijabla naziv="DomainObject.Predmet.ProtustrankaNazivFormated_1">GEO-MMS NEKRETNINE jednostavno društvo s ograničenom odgovornošću za usluge</derivirana_varijabla>
  </DomainObject.Predmet.ProtustrankaNazivFormated>
  <DomainObject.Predmet.ProtustrankaNazivFormatedOIB>
    <izvorni_sadrzaj>GEO-MMS NEKRETNINE jednostavno društvo s ograničenom odgovornošću za usluge, OIB 91690534277</izvorni_sadrzaj>
    <derivirana_varijabla naziv="DomainObject.Predmet.ProtustrankaNazivFormatedOIB_1">GEO-MMS NEKRETNINE jednostavno društvo s ograničenom odgovornošću za usluge, OIB 91690534277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GEO-MMS NEKRETNINE jednostavno društvo s ograničenom odgovornošću za usluge</item>
    </izvorni_sadrzaj>
    <derivirana_varijabla naziv="DomainObject.Predmet.ProtuStrankaListFormated_1">
      <item>GEO-MMS NEKRETNINE jednostavno društvo s ograničenom odgovornošću za usluge</item>
    </derivirana_varijabla>
  </DomainObject.Predmet.ProtuStrankaListFormated>
  <DomainObject.Predmet.ProtuStrankaListFormatedOIB>
    <izvorni_sadrzaj>
      <item>GEO-MMS NEKRETNINE jednostavno društvo s ograničenom odgovornošću za usluge, OIB 91690534277</item>
    </izvorni_sadrzaj>
    <derivirana_varijabla naziv="DomainObject.Predmet.ProtuStrankaListFormatedOIB_1">
      <item>GEO-MMS NEKRETNINE jednostavno društvo s ograničenom odgovornošću za usluge, OIB 91690534277</item>
    </derivirana_varijabla>
  </DomainObject.Predmet.ProtuStrankaListFormatedOIB>
  <DomainObject.Predmet.ProtuStrankaListFormatedWithAdress>
    <izvorni_sadrzaj>
      <item>GEO-MMS NEKRETNINE jednostavno društvo s ograničenom odgovornošću za usluge, Stenjevečka ulica 8 K, 10090 Zagreb</item>
    </izvorni_sadrzaj>
    <derivirana_varijabla naziv="DomainObject.Predmet.ProtuStrankaListFormatedWithAdress_1">
      <item>GEO-MMS NEKRETNINE jednostavno društvo s ograničenom odgovornošću za usluge, Stenjevečka ulica 8 K, 10090 Zagreb</item>
    </derivirana_varijabla>
  </DomainObject.Predmet.ProtuStrankaListFormatedWithAdress>
  <DomainObject.Predmet.ProtuStrankaListFormatedWithAdressOIB>
    <izvorni_sadrzaj>
      <item>GEO-MMS NEKRETNINE jednostavno društvo s ograničenom odgovornošću za usluge, OIB 91690534277, Stenjevečka ulica 8 K, 10090 Zagreb</item>
    </izvorni_sadrzaj>
    <derivirana_varijabla naziv="DomainObject.Predmet.ProtuStrankaListFormatedWithAdressOIB_1">
      <item>GEO-MMS NEKRETNINE jednostavno društvo s ograničenom odgovornošću za usluge, OIB 91690534277, Stenjevečka ulica 8 K, 10090 Zagreb</item>
    </derivirana_varijabla>
  </DomainObject.Predmet.ProtuStrankaListFormatedWithAdressOIB>
  <DomainObject.Predmet.ProtuStrankaListNazivFormated>
    <izvorni_sadrzaj>
      <item>GEO-MMS NEKRETNINE jednostavno društvo s ograničenom odgovornošću za usluge</item>
    </izvorni_sadrzaj>
    <derivirana_varijabla naziv="DomainObject.Predmet.ProtuStrankaListNazivFormated_1">
      <item>GEO-MMS NEKRETNINE jednostavno društvo s ograničenom odgovornošću za usluge</item>
    </derivirana_varijabla>
  </DomainObject.Predmet.ProtuStrankaListNazivFormated>
  <DomainObject.Predmet.ProtuStrankaListNazivFormatedOIB>
    <izvorni_sadrzaj>
      <item>GEO-MMS NEKRETNINE jednostavno društvo s ograničenom odgovornošću za usluge, OIB 91690534277</item>
    </izvorni_sadrzaj>
    <derivirana_varijabla naziv="DomainObject.Predmet.ProtuStrankaListNazivFormatedOIB_1">
      <item>GEO-MMS NEKRETNINE jednostavno društvo s ograničenom odgovornošću za usluge, OIB 91690534277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GEO-MMS NEKRETNINE jednostavno društvo s ograničenom odgovornošću za usluge</izvorni_sadrzaj>
    <derivirana_varijabla naziv="DomainObject.Predmet.ProtustrankaIDrugi_1">GEO-MMS NEKRETNINE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GEO-MMS NEKRETNINE jednostavno društvo s ograničenom odgovornošću za usluge, OIB 91690534277, Stenjevečka ulica 8 K, 10090 Zagreb</izvorni_sadrzaj>
    <derivirana_varijabla naziv="DomainObject.Predmet.ProtustrankaIDrugiAdressOIB_1">GEO-MMS NEKRETNINE jednostavno društvo s ograničenom odgovornošću za usluge, OIB 91690534277, Stenjevečka ulica 8 K, 10090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GEO-MMS NEKRETNINE jednostavno društvo s ograničenom odgovornošću za usluge</item>
      <item>Financijska agencija</item>
    </izvorni_sadrzaj>
    <derivirana_varijabla naziv="DomainObject.Predmet.SudioniciListNaziv_1">
      <item>GEO-MMS NEKRETNINE jednostavno društvo s ograničenom odgovornošću za usluge</item>
      <item>Financijska agencija</item>
    </derivirana_varijabla>
  </DomainObject.Predmet.SudioniciListNaziv>
  <DomainObject.Predmet.SudioniciListAdressOIB>
    <izvorni_sadrzaj>
      <item>GEO-MMS NEKRETNINE jednostavno društvo s ograničenom odgovornošću za usluge, OIB 91690534277, Stenjevečka ulica 8 K,10090 Zagreb</item>
      <item>Financijska agencija, OIB 85821130368, TRG SVIBANJSKIH ŽRTAVA 1995. 1,10000 Zagreb</item>
    </izvorni_sadrzaj>
    <derivirana_varijabla naziv="DomainObject.Predmet.SudioniciListAdressOIB_1">
      <item>GEO-MMS NEKRETNINE jednostavno društvo s ograničenom odgovornošću za usluge, OIB 91690534277, Stenjevečka ulica 8 K,10090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91690534277</item>
      <item>, OIB 85821130368</item>
    </izvorni_sadrzaj>
    <derivirana_varijabla naziv="DomainObject.Predmet.SudioniciListNazivOIB_1">
      <item>, OIB 91690534277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prosinca 2022.</izvorni_sadrzaj>
    <derivirana_varijabla naziv="DomainObject.Predmet.DatumPocetkaProcesa_1">30.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144</properties:Words>
  <properties:Characters>853</properties:Characters>
  <properties:Lines>46</properties:Lines>
  <properties:Paragraphs>24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2023-03-15T11:13:00Z</cp:lastPrinted>
  <dcterms:modified xmlns:xsi="http://www.w3.org/2001/XMLSchema-instance" xsi:type="dcterms:W3CDTF">2023-03-15T11:13:00Z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